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328D" w14:textId="77777777" w:rsidR="00F10975" w:rsidRDefault="00F10975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HERVY</w:t>
      </w:r>
      <w:r>
        <w:rPr>
          <w:rFonts w:ascii="Times New Roman" w:hAnsi="Times New Roman" w:cs="Times New Roman"/>
        </w:rPr>
        <w:t xml:space="preserve">      (fl.1484)</w:t>
      </w:r>
    </w:p>
    <w:p w14:paraId="29DF333A" w14:textId="77777777" w:rsidR="00F10975" w:rsidRDefault="00F10975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Baker.</w:t>
      </w:r>
    </w:p>
    <w:p w14:paraId="72BCF00A" w14:textId="77777777" w:rsidR="00F10975" w:rsidRDefault="00F10975" w:rsidP="00F10975">
      <w:pPr>
        <w:rPr>
          <w:rFonts w:ascii="Times New Roman" w:hAnsi="Times New Roman" w:cs="Times New Roman"/>
        </w:rPr>
      </w:pPr>
    </w:p>
    <w:p w14:paraId="5551A3C5" w14:textId="77777777" w:rsidR="00F10975" w:rsidRDefault="00F10975" w:rsidP="00F10975">
      <w:pPr>
        <w:rPr>
          <w:rFonts w:ascii="Times New Roman" w:hAnsi="Times New Roman" w:cs="Times New Roman"/>
        </w:rPr>
      </w:pPr>
    </w:p>
    <w:p w14:paraId="3804AB63" w14:textId="77777777" w:rsidR="00F10975" w:rsidRPr="007B78D0" w:rsidRDefault="00F10975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20 others.</w:t>
      </w:r>
    </w:p>
    <w:p w14:paraId="262FC13E" w14:textId="77777777" w:rsidR="00F10975" w:rsidRDefault="00F10975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 )</w:t>
      </w:r>
    </w:p>
    <w:p w14:paraId="0C50C522" w14:textId="77777777" w:rsidR="006027AB" w:rsidRPr="006027AB" w:rsidRDefault="006027AB" w:rsidP="006027AB">
      <w:pPr>
        <w:rPr>
          <w:rFonts w:ascii="Times New Roman" w:hAnsi="Times New Roman" w:cs="Times New Roman"/>
          <w:lang w:val="en-US"/>
        </w:rPr>
      </w:pPr>
      <w:r w:rsidRPr="006027AB">
        <w:rPr>
          <w:rFonts w:ascii="Times New Roman" w:hAnsi="Times New Roman" w:cs="Times New Roman"/>
          <w:lang w:val="en-US"/>
        </w:rPr>
        <w:tab/>
        <w:t>1489</w:t>
      </w:r>
      <w:r w:rsidRPr="006027AB">
        <w:rPr>
          <w:rFonts w:ascii="Times New Roman" w:hAnsi="Times New Roman" w:cs="Times New Roman"/>
          <w:lang w:val="en-US"/>
        </w:rPr>
        <w:tab/>
        <w:t>Simon Paxman(q.v.) brought a plaint of debt against him.</w:t>
      </w:r>
    </w:p>
    <w:p w14:paraId="11A758EF" w14:textId="77777777" w:rsidR="006027AB" w:rsidRPr="006027AB" w:rsidRDefault="006027AB" w:rsidP="006027AB">
      <w:pPr>
        <w:rPr>
          <w:rFonts w:ascii="Times New Roman" w:hAnsi="Times New Roman" w:cs="Times New Roman"/>
          <w:lang w:val="en-US"/>
        </w:rPr>
      </w:pPr>
      <w:r w:rsidRPr="006027AB">
        <w:rPr>
          <w:rFonts w:ascii="Times New Roman" w:hAnsi="Times New Roman" w:cs="Times New Roman"/>
          <w:lang w:val="en-US"/>
        </w:rPr>
        <w:tab/>
      </w:r>
      <w:r w:rsidRPr="006027AB">
        <w:rPr>
          <w:rFonts w:ascii="Times New Roman" w:hAnsi="Times New Roman" w:cs="Times New Roman"/>
          <w:lang w:val="en-US"/>
        </w:rPr>
        <w:tab/>
        <w:t xml:space="preserve">( </w:t>
      </w:r>
      <w:hyperlink r:id="rId6" w:history="1">
        <w:r w:rsidRPr="006027AB">
          <w:rPr>
            <w:rStyle w:val="Hyperlink"/>
            <w:rFonts w:ascii="Times New Roman" w:hAnsi="Times New Roman" w:cs="Times New Roman"/>
            <w:lang w:val="en-US"/>
          </w:rPr>
          <w:t>https://waalt.uh.edu/index.php/CP40no907Index</w:t>
        </w:r>
      </w:hyperlink>
      <w:r w:rsidRPr="006027AB">
        <w:rPr>
          <w:rFonts w:ascii="Times New Roman" w:hAnsi="Times New Roman" w:cs="Times New Roman"/>
          <w:lang w:val="en-US"/>
        </w:rPr>
        <w:t xml:space="preserve"> )</w:t>
      </w:r>
    </w:p>
    <w:p w14:paraId="78E3BECA" w14:textId="77777777" w:rsidR="006027AB" w:rsidRDefault="006027AB" w:rsidP="00F10975">
      <w:pPr>
        <w:rPr>
          <w:rFonts w:ascii="Times New Roman" w:hAnsi="Times New Roman" w:cs="Times New Roman"/>
        </w:rPr>
      </w:pPr>
    </w:p>
    <w:p w14:paraId="11153DEB" w14:textId="77777777" w:rsidR="00F10975" w:rsidRDefault="00F10975" w:rsidP="00F10975">
      <w:pPr>
        <w:rPr>
          <w:rFonts w:ascii="Times New Roman" w:hAnsi="Times New Roman" w:cs="Times New Roman"/>
        </w:rPr>
      </w:pPr>
    </w:p>
    <w:p w14:paraId="76F52467" w14:textId="77777777" w:rsidR="00F10975" w:rsidRDefault="00F10975" w:rsidP="00F10975">
      <w:pPr>
        <w:rPr>
          <w:rFonts w:ascii="Times New Roman" w:hAnsi="Times New Roman" w:cs="Times New Roman"/>
        </w:rPr>
      </w:pPr>
    </w:p>
    <w:p w14:paraId="358280EC" w14:textId="77777777" w:rsidR="00F10975" w:rsidRDefault="00F10975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14:paraId="2B1E781F" w14:textId="78248FAE" w:rsidR="006027AB" w:rsidRDefault="006027AB" w:rsidP="00F109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May</w:t>
      </w:r>
    </w:p>
    <w:p w14:paraId="6A98C129" w14:textId="77777777" w:rsidR="006027AB" w:rsidRPr="00E71FC3" w:rsidRDefault="006027A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C2B8" w14:textId="77777777" w:rsidR="00F10975" w:rsidRDefault="00F10975" w:rsidP="00E71FC3">
      <w:r>
        <w:separator/>
      </w:r>
    </w:p>
  </w:endnote>
  <w:endnote w:type="continuationSeparator" w:id="0">
    <w:p w14:paraId="04EF52D9" w14:textId="77777777" w:rsidR="00F10975" w:rsidRDefault="00F109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CD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284C" w14:textId="77777777" w:rsidR="00F10975" w:rsidRDefault="00F10975" w:rsidP="00E71FC3">
      <w:r>
        <w:separator/>
      </w:r>
    </w:p>
  </w:footnote>
  <w:footnote w:type="continuationSeparator" w:id="0">
    <w:p w14:paraId="6D2A0D67" w14:textId="77777777" w:rsidR="00F10975" w:rsidRDefault="00F109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975"/>
    <w:rsid w:val="001A7C09"/>
    <w:rsid w:val="00577BD5"/>
    <w:rsid w:val="006027AB"/>
    <w:rsid w:val="00656CBA"/>
    <w:rsid w:val="006A1F77"/>
    <w:rsid w:val="00733BE7"/>
    <w:rsid w:val="00990B7C"/>
    <w:rsid w:val="00AB52E8"/>
    <w:rsid w:val="00B16D3F"/>
    <w:rsid w:val="00BB41AC"/>
    <w:rsid w:val="00E71FC3"/>
    <w:rsid w:val="00EF4813"/>
    <w:rsid w:val="00F1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A940C"/>
  <w15:chartTrackingRefBased/>
  <w15:docId w15:val="{0A113776-A92A-447B-9C62-BC27587F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9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027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2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2017-05-15T21:26:00Z</dcterms:created>
  <dcterms:modified xsi:type="dcterms:W3CDTF">2025-05-08T09:12:00Z</dcterms:modified>
</cp:coreProperties>
</file>